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9171" w14:textId="77777777" w:rsidR="000340BF" w:rsidRDefault="000340BF" w:rsidP="000340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40D3918A" w14:textId="77777777" w:rsidR="000340BF" w:rsidRDefault="000340BF" w:rsidP="000340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Staines, Surrey.</w:t>
      </w:r>
    </w:p>
    <w:p w14:paraId="0F832DC8" w14:textId="77777777" w:rsidR="000340BF" w:rsidRDefault="000340BF" w:rsidP="000340BF">
      <w:pPr>
        <w:pStyle w:val="NoSpacing"/>
        <w:rPr>
          <w:rFonts w:cs="Times New Roman"/>
          <w:szCs w:val="24"/>
        </w:rPr>
      </w:pPr>
    </w:p>
    <w:p w14:paraId="3680128C" w14:textId="77777777" w:rsidR="000340BF" w:rsidRDefault="000340BF" w:rsidP="000340BF">
      <w:pPr>
        <w:pStyle w:val="NoSpacing"/>
        <w:rPr>
          <w:rFonts w:cs="Times New Roman"/>
          <w:szCs w:val="24"/>
        </w:rPr>
      </w:pPr>
    </w:p>
    <w:p w14:paraId="6A5443DF" w14:textId="77777777" w:rsidR="000340BF" w:rsidRDefault="000340BF" w:rsidP="000340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Sep.1479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Mulso</w:t>
      </w:r>
      <w:proofErr w:type="spellEnd"/>
      <w:r>
        <w:rPr>
          <w:rFonts w:cs="Times New Roman"/>
          <w:szCs w:val="24"/>
        </w:rPr>
        <w:t xml:space="preserve"> of Staines(q.v.) made him a joint executor of his Will.</w:t>
      </w:r>
    </w:p>
    <w:p w14:paraId="3DBCB900" w14:textId="77777777" w:rsidR="000340BF" w:rsidRDefault="000340BF" w:rsidP="000340B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0C11F990" w14:textId="77777777" w:rsidR="000340BF" w:rsidRDefault="000340BF" w:rsidP="000340B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pp.365-7).</w:t>
      </w:r>
    </w:p>
    <w:p w14:paraId="289FC482" w14:textId="77777777" w:rsidR="000340BF" w:rsidRDefault="000340BF" w:rsidP="000340BF">
      <w:pPr>
        <w:pStyle w:val="NoSpacing"/>
        <w:rPr>
          <w:rFonts w:eastAsia="Times New Roman" w:cs="Times New Roman"/>
          <w:szCs w:val="24"/>
        </w:rPr>
      </w:pPr>
    </w:p>
    <w:p w14:paraId="144275BD" w14:textId="77777777" w:rsidR="000340BF" w:rsidRDefault="000340BF" w:rsidP="000340BF">
      <w:pPr>
        <w:pStyle w:val="NoSpacing"/>
        <w:rPr>
          <w:rFonts w:eastAsia="Times New Roman" w:cs="Times New Roman"/>
          <w:szCs w:val="24"/>
        </w:rPr>
      </w:pPr>
    </w:p>
    <w:p w14:paraId="54AB8436" w14:textId="77777777" w:rsidR="000340BF" w:rsidRDefault="000340BF" w:rsidP="000340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December 2023</w:t>
      </w:r>
    </w:p>
    <w:p w14:paraId="73C42E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D2DC7" w14:textId="77777777" w:rsidR="000340BF" w:rsidRDefault="000340BF" w:rsidP="009139A6">
      <w:r>
        <w:separator/>
      </w:r>
    </w:p>
  </w:endnote>
  <w:endnote w:type="continuationSeparator" w:id="0">
    <w:p w14:paraId="1BABC56E" w14:textId="77777777" w:rsidR="000340BF" w:rsidRDefault="000340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9E5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49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667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64EA6" w14:textId="77777777" w:rsidR="000340BF" w:rsidRDefault="000340BF" w:rsidP="009139A6">
      <w:r>
        <w:separator/>
      </w:r>
    </w:p>
  </w:footnote>
  <w:footnote w:type="continuationSeparator" w:id="0">
    <w:p w14:paraId="67E6EFE6" w14:textId="77777777" w:rsidR="000340BF" w:rsidRDefault="000340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37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52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13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0BF"/>
    <w:rsid w:val="000340B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2FD75"/>
  <w15:chartTrackingRefBased/>
  <w15:docId w15:val="{D556867F-6FDC-4524-A07B-392D8944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2023-12-04T17:09:00Z</dcterms:created>
  <dcterms:modified xsi:type="dcterms:W3CDTF">2023-12-04T17:17:00Z</dcterms:modified>
</cp:coreProperties>
</file>